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181A5" w14:textId="77777777" w:rsidR="008D666A" w:rsidRDefault="008D666A" w:rsidP="008D66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COBALD</w:t>
      </w:r>
      <w:r>
        <w:rPr>
          <w:rFonts w:ascii="Times New Roman" w:hAnsi="Times New Roman" w:cs="Times New Roman"/>
        </w:rPr>
        <w:t xml:space="preserve">       (fl.1483)</w:t>
      </w:r>
    </w:p>
    <w:p w14:paraId="5C976CF5" w14:textId="77777777" w:rsidR="008D666A" w:rsidRDefault="008D666A" w:rsidP="008D66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Foulsham</w:t>
      </w:r>
      <w:proofErr w:type="spellEnd"/>
      <w:r>
        <w:rPr>
          <w:rFonts w:ascii="Times New Roman" w:hAnsi="Times New Roman" w:cs="Times New Roman"/>
        </w:rPr>
        <w:t>, Norfolk.</w:t>
      </w:r>
    </w:p>
    <w:p w14:paraId="383BE0ED" w14:textId="77777777" w:rsidR="008D666A" w:rsidRDefault="008D666A" w:rsidP="008D666A">
      <w:pPr>
        <w:rPr>
          <w:rFonts w:ascii="Times New Roman" w:hAnsi="Times New Roman" w:cs="Times New Roman"/>
        </w:rPr>
      </w:pPr>
    </w:p>
    <w:p w14:paraId="6C30A97B" w14:textId="77777777" w:rsidR="008D666A" w:rsidRDefault="008D666A" w:rsidP="008D666A">
      <w:pPr>
        <w:rPr>
          <w:rFonts w:ascii="Times New Roman" w:hAnsi="Times New Roman" w:cs="Times New Roman"/>
        </w:rPr>
      </w:pPr>
    </w:p>
    <w:p w14:paraId="21E2B52B" w14:textId="77777777" w:rsidR="008D666A" w:rsidRDefault="008D666A" w:rsidP="008D66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Crome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Thomas  </w:t>
      </w:r>
      <w:proofErr w:type="spellStart"/>
      <w:r>
        <w:rPr>
          <w:rFonts w:ascii="Times New Roman" w:hAnsi="Times New Roman" w:cs="Times New Roman"/>
        </w:rPr>
        <w:t>Wattys</w:t>
      </w:r>
      <w:proofErr w:type="spellEnd"/>
    </w:p>
    <w:p w14:paraId="114CF23D" w14:textId="77777777" w:rsidR="008D666A" w:rsidRDefault="008D666A" w:rsidP="008D66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Salle(q.v.).</w:t>
      </w:r>
    </w:p>
    <w:p w14:paraId="4FF5C9CD" w14:textId="77777777" w:rsidR="008D666A" w:rsidRDefault="008D666A" w:rsidP="008D66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34BADCB" w14:textId="77777777" w:rsidR="008D666A" w:rsidRDefault="008D666A" w:rsidP="008D666A">
      <w:pPr>
        <w:rPr>
          <w:rFonts w:ascii="Times New Roman" w:hAnsi="Times New Roman" w:cs="Times New Roman"/>
        </w:rPr>
      </w:pPr>
    </w:p>
    <w:p w14:paraId="295702F0" w14:textId="77777777" w:rsidR="008D666A" w:rsidRDefault="008D666A" w:rsidP="008D666A">
      <w:pPr>
        <w:rPr>
          <w:rFonts w:ascii="Times New Roman" w:hAnsi="Times New Roman" w:cs="Times New Roman"/>
        </w:rPr>
      </w:pPr>
    </w:p>
    <w:p w14:paraId="0A1881E4" w14:textId="77777777" w:rsidR="008D666A" w:rsidRDefault="008D666A" w:rsidP="008D66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2019</w:t>
      </w:r>
    </w:p>
    <w:p w14:paraId="4B52ED77" w14:textId="77777777" w:rsidR="006B2F86" w:rsidRPr="008D666A" w:rsidRDefault="008D666A" w:rsidP="008D666A">
      <w:bookmarkStart w:id="0" w:name="_GoBack"/>
      <w:bookmarkEnd w:id="0"/>
    </w:p>
    <w:sectPr w:rsidR="006B2F86" w:rsidRPr="008D66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BFCA3" w14:textId="77777777" w:rsidR="008D666A" w:rsidRDefault="008D666A" w:rsidP="00E71FC3">
      <w:r>
        <w:separator/>
      </w:r>
    </w:p>
  </w:endnote>
  <w:endnote w:type="continuationSeparator" w:id="0">
    <w:p w14:paraId="62EC7AF0" w14:textId="77777777" w:rsidR="008D666A" w:rsidRDefault="008D66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70C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CD721" w14:textId="77777777" w:rsidR="008D666A" w:rsidRDefault="008D666A" w:rsidP="00E71FC3">
      <w:r>
        <w:separator/>
      </w:r>
    </w:p>
  </w:footnote>
  <w:footnote w:type="continuationSeparator" w:id="0">
    <w:p w14:paraId="6EAA1107" w14:textId="77777777" w:rsidR="008D666A" w:rsidRDefault="008D66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66A"/>
    <w:rsid w:val="001A7C09"/>
    <w:rsid w:val="00577BD5"/>
    <w:rsid w:val="00656CBA"/>
    <w:rsid w:val="006A1F77"/>
    <w:rsid w:val="00733BE7"/>
    <w:rsid w:val="008D666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CDA05"/>
  <w15:chartTrackingRefBased/>
  <w15:docId w15:val="{863FBAC6-6DDF-476D-A676-ABEA51DA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6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2019-11-07T21:59:00Z</dcterms:created>
  <dcterms:modified xsi:type="dcterms:W3CDTF">2019-11-07T21:59:00Z</dcterms:modified>
</cp:coreProperties>
</file>